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3BDD2" w14:textId="2D2E0322" w:rsidR="00E9164A" w:rsidRPr="00321AE8" w:rsidRDefault="00E9164A" w:rsidP="00E9164A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3E1D36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50B5D36A" w14:textId="77777777" w:rsidR="00E9164A" w:rsidRPr="00321AE8" w:rsidRDefault="00E9164A" w:rsidP="00E9164A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6A7C7733" w14:textId="77777777" w:rsidR="00E9164A" w:rsidRPr="00321AE8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F8E396A" w:rsidR="00FC31F6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 w:rsid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B94FF4A" w14:textId="77777777" w:rsidR="00E9164A" w:rsidRDefault="00E9164A" w:rsidP="00E9164A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02E6943" w14:textId="77777777" w:rsidR="00B97AC2" w:rsidRPr="00A00B11" w:rsidRDefault="00B97AC2" w:rsidP="0056786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A00B11">
        <w:rPr>
          <w:bCs/>
          <w:sz w:val="30"/>
          <w:szCs w:val="30"/>
          <w:u w:val="single"/>
          <w:lang w:val="pt-PT"/>
        </w:rPr>
        <w:t>Anexo II</w:t>
      </w:r>
    </w:p>
    <w:p w14:paraId="5F88E895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224F93A4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61DFC98D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6144114B" w14:textId="4988E6B6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 , estado civil (2) _____________ , residente em (3)______________, (4)portador de documento de identificação, emitido em _____ de ______ de _____ , com o número __________ 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 , a seu favor por ______________, de nacionalidade _________ , natural de _____________, e residente em _____________,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, concorrente ao Concurso Público Nº </w:t>
      </w:r>
      <w:r w:rsidR="003E1D36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- Prestação de serviços de limpeza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declara, para o efeito, que a firma __________________ ,não está em dívidas para com o Governo da RAEM no que diz respeito a contribuição e impostos liquidados nos últimos três anos.</w:t>
      </w:r>
    </w:p>
    <w:p w14:paraId="0B5859BE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778C4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04DCA8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63604AA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001BE04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878AD55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589E7B08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52E2D25F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2AD7900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3407E3D2" w14:textId="77777777" w:rsidR="00B97AC2" w:rsidRPr="00C775B4" w:rsidRDefault="00B97AC2" w:rsidP="00B97AC2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2DBBBB91" w14:textId="10FEE21F" w:rsidR="00B97AC2" w:rsidRPr="00C775B4" w:rsidRDefault="00567864" w:rsidP="00567864">
      <w:pPr>
        <w:pStyle w:val="Web"/>
        <w:numPr>
          <w:ilvl w:val="0"/>
          <w:numId w:val="36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1606CD1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0CFDCA70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7F4BD11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AA2996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AE504DF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643564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64356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6A801" w14:textId="77777777" w:rsidR="00915184" w:rsidRDefault="0091518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915184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A6E32E1" w14:textId="02BBD935" w:rsidR="00643564" w:rsidRPr="00CD672F" w:rsidRDefault="003777E7" w:rsidP="00643564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D672F">
          <w:rPr>
            <w:sz w:val="22"/>
            <w:szCs w:val="22"/>
          </w:rPr>
          <w:t>Programa</w:t>
        </w:r>
        <w:proofErr w:type="spellEnd"/>
        <w:r w:rsidRPr="00CD672F">
          <w:rPr>
            <w:sz w:val="22"/>
            <w:szCs w:val="22"/>
          </w:rPr>
          <w:t xml:space="preserve"> do </w:t>
        </w:r>
        <w:proofErr w:type="spellStart"/>
        <w:r w:rsidRPr="00CD672F">
          <w:rPr>
            <w:sz w:val="22"/>
            <w:szCs w:val="22"/>
          </w:rPr>
          <w:t>Concurso</w:t>
        </w:r>
        <w:proofErr w:type="spellEnd"/>
        <w:r w:rsidRPr="00CD672F">
          <w:rPr>
            <w:sz w:val="22"/>
            <w:szCs w:val="22"/>
          </w:rPr>
          <w:t xml:space="preserve"> </w:t>
        </w:r>
        <w:proofErr w:type="spellStart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 xml:space="preserve"> II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643564" w:rsidRPr="00CD672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643564" w:rsidRPr="00CD672F">
          <w:rPr>
            <w:sz w:val="22"/>
            <w:szCs w:val="22"/>
            <w:lang w:val="pt-PT"/>
          </w:rPr>
          <w:t xml:space="preserve">ágina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  <w:r w:rsidR="00643564" w:rsidRPr="00CD672F">
          <w:rPr>
            <w:sz w:val="22"/>
            <w:szCs w:val="22"/>
            <w:lang w:val="pt-PT"/>
          </w:rPr>
          <w:t xml:space="preserve"> de </w:t>
        </w:r>
        <w:r w:rsidR="00643564" w:rsidRPr="00CD672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70A2E6BC" w14:textId="77777777" w:rsidR="00643564" w:rsidRDefault="00915184" w:rsidP="00643564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ED9C0" w14:textId="77777777" w:rsidR="00915184" w:rsidRDefault="009151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248964F9" w:rsidR="007A36EF" w:rsidRDefault="007A36EF" w:rsidP="003E1D36">
    <w:pPr>
      <w:pStyle w:val="a3"/>
      <w:ind w:leftChars="-825" w:left="-1733" w:firstLineChars="512" w:firstLine="102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1AE8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7E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1D36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864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3564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5184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B11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72F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164A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F4E7A-EE97-4567-92A4-F902D84EC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9</TotalTime>
  <Pages>1</Pages>
  <Words>203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12</cp:revision>
  <cp:lastPrinted>2018-08-21T07:44:00Z</cp:lastPrinted>
  <dcterms:created xsi:type="dcterms:W3CDTF">2020-04-14T04:53:00Z</dcterms:created>
  <dcterms:modified xsi:type="dcterms:W3CDTF">2020-05-26T04:53:00Z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